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cd70d9b" w14:textId="cd70d9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CC1FB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4E4278">
              <w:rPr>
                <w:rFonts w:ascii="Arial" w:hAnsi="Arial" w:cs="Arial"/>
              </w:rPr>
              <w:t>213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E427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CC1FB7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E4278" w:rsidP="00F65D4C" w:rsidRDefault="004E427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LUNA d.o.o., Strahoninec, Žrtava fašizma 112, </w:t>
      </w:r>
      <w:r w:rsidRPr="00C35B1E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DD6976">
        <w:rPr>
          <w:rFonts w:ascii="Arial" w:hAnsi="Arial" w:eastAsia="Times New Roman" w:cs="Arial"/>
          <w:sz w:val="24"/>
          <w:szCs w:val="24"/>
          <w:lang w:eastAsia="hr-HR"/>
        </w:rPr>
        <w:t>55172173309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724E7D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24E7D">
        <w:rPr>
          <w:rFonts w:ascii="Arial" w:hAnsi="Arial" w:eastAsia="Times New Roman" w:cs="Arial"/>
          <w:sz w:val="24"/>
          <w:szCs w:val="24"/>
          <w:lang w:eastAsia="hr-HR"/>
        </w:rPr>
        <w:t>Martina Špoljarić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C1FB7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</w:t>
      </w:r>
      <w:r w:rsidRPr="00CC1FB7" w:rsidR="00A437BF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CC1FB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C1FB7" w:rsidR="00A437BF">
        <w:rPr>
          <w:rFonts w:ascii="Arial" w:hAnsi="Arial" w:eastAsia="Times New Roman" w:cs="Arial"/>
          <w:sz w:val="24"/>
          <w:szCs w:val="24"/>
          <w:lang w:eastAsia="hr-HR"/>
        </w:rPr>
        <w:t>pristupio</w:t>
      </w:r>
      <w:r w:rsidRPr="00CC1FB7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CC1FB7"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 xml:space="preserve">LUNA d.o.o., Strahoninec, Žrtava fašizma 112, </w:t>
      </w:r>
      <w:r w:rsidRPr="00C35B1E" w:rsidR="004E4278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DD6976" w:rsidR="004E4278">
        <w:rPr>
          <w:rFonts w:ascii="Arial" w:hAnsi="Arial" w:eastAsia="Times New Roman" w:cs="Arial"/>
          <w:sz w:val="24"/>
          <w:szCs w:val="24"/>
          <w:lang w:eastAsia="hr-HR"/>
        </w:rPr>
        <w:t>55172173309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CC1FB7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Pr="00272F2F" w:rsidR="00A437BF">
        <w:rPr>
          <w:rFonts w:ascii="Arial" w:hAnsi="Arial" w:eastAsia="Times New Roman" w:cs="Arial"/>
          <w:sz w:val="24"/>
          <w:szCs w:val="24"/>
          <w:lang w:eastAsia="hr-HR"/>
        </w:rPr>
        <w:t>Martin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a Špoljarić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izjavljuje da su ispunjene zakonske pretpostavke za otvaranje stečajnog po</w:t>
      </w:r>
      <w:r w:rsidR="00CC1FB7">
        <w:rPr>
          <w:rFonts w:ascii="Arial" w:hAnsi="Arial" w:eastAsia="Times New Roman" w:cs="Arial"/>
          <w:sz w:val="24"/>
          <w:szCs w:val="24"/>
          <w:lang w:eastAsia="hr-HR"/>
        </w:rPr>
        <w:t>stupka te je shodno tome suglas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n</w:t>
      </w:r>
      <w:r w:rsidR="00CC1FB7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sa prijedlogom za otvaranje stečajnog postupka.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1035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103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51035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51035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51035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51035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510353" w:rsidR="00A437BF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51035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10353" w:rsidR="00A437BF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51035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1035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10353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1035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510353" w:rsidR="00510353">
        <w:rPr>
          <w:rFonts w:ascii="Arial" w:hAnsi="Arial" w:eastAsia="Times New Roman" w:cs="Arial"/>
          <w:sz w:val="24"/>
          <w:szCs w:val="24"/>
          <w:lang w:eastAsia="hr-HR"/>
        </w:rPr>
        <w:t>19.456,45</w:t>
      </w:r>
      <w:r w:rsidRPr="00510353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497D31" w:rsidP="00F65D4C" w:rsidRDefault="00497D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CC1FB7">
        <w:rPr>
          <w:rFonts w:ascii="Arial" w:hAnsi="Arial" w:eastAsia="Times New Roman" w:cs="Arial"/>
          <w:sz w:val="24"/>
          <w:szCs w:val="24"/>
          <w:lang w:eastAsia="hr-HR"/>
        </w:rPr>
        <w:t>Prisutna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direktor</w:t>
      </w:r>
      <w:r w:rsidR="00CC1FB7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 upozorava se da za davanje neistinitog ili nepotpunog popisa imovine i obveza odgovara kao za davanje lažnog iskaza u postupku pred sudom. 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Saslušat će se direktor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>Martina Špoljarić</w:t>
      </w:r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C1FB7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irektor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</w:t>
      </w:r>
      <w:r w:rsidRPr="00A437BF"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Martin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A437BF"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Špoljarić iz  Strahoninca, Žrtava fašizma 112A, OIB:02737812243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="00A437BF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510353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ostajem kod izjave koju sam dostavila u spis, a iz koje proizlazi da dužnik nema u vlasništvu  nikakve imovine. Ja osobno više nisam zaposlena kod dužnika te da dužnik više ne obavlja nikakvu djelatnost. </w:t>
      </w:r>
    </w:p>
    <w:p w:rsidR="00510353" w:rsidP="00F65D4C" w:rsidRDefault="00510353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CC1FB7" w:rsidP="00F65D4C" w:rsidRDefault="00CC1FB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510353" w:rsidP="00F65D4C" w:rsidRDefault="0051035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724E7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10353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797FF7" w:rsidP="00510353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5204" w:rsidP="00501147" w:rsidRDefault="00555204">
      <w:pPr>
        <w:spacing w:after="0" w:line="240" w:lineRule="auto"/>
      </w:pPr>
      <w:r>
        <w:separator/>
      </w:r>
    </w:p>
  </w:endnote>
  <w:endnote w:type="continuationSeparator" w:id="0">
    <w:p w:rsidR="00555204" w:rsidP="00501147" w:rsidRDefault="00555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5204" w:rsidP="00501147" w:rsidRDefault="00555204">
      <w:pPr>
        <w:spacing w:after="0" w:line="240" w:lineRule="auto"/>
      </w:pPr>
      <w:r>
        <w:separator/>
      </w:r>
    </w:p>
  </w:footnote>
  <w:footnote w:type="continuationSeparator" w:id="0">
    <w:p w:rsidR="00555204" w:rsidP="00501147" w:rsidRDefault="00555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928AB">
      <w:rPr>
        <w:rFonts w:ascii="Arial" w:hAnsi="Arial" w:cs="Arial"/>
        <w:noProof/>
        <w:sz w:val="24"/>
        <w:szCs w:val="24"/>
      </w:rPr>
      <w:t>Poslovni broj: 10 St-213/2022-11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928AB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20970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10353"/>
    <w:rsid w:val="00521DEA"/>
    <w:rsid w:val="0055446B"/>
    <w:rsid w:val="00555204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4E7D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37BF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28AB"/>
    <w:rsid w:val="00CB0DAC"/>
    <w:rsid w:val="00CC1FB7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53A4B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928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28A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28A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28A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28A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29. kolovoza 2022.</izvorni_sadrzaj>
    <derivirana_varijabla naziv="DomainObject.StvarniPocetakDatum_1">29. kolovoza 2022.</derivirana_varijabla>
  </DomainObject.StvarniPocetakDatum>
  <DomainObject.StvarniZavrsetakDatum>
    <izvorni_sadrzaj>29. kolovoza 2022.</izvorni_sadrzaj>
    <derivirana_varijabla naziv="DomainObject.StvarniZavrsetakDatum_1">29. kolovoza 2022.</derivirana_varijabla>
  </DomainObject.StvarniZavrsetakDatum>
  <DomainObject.PlaniraniZavrsetakDatum>
    <izvorni_sadrzaj>29. kolovoza 2022.</izvorni_sadrzaj>
    <derivirana_varijabla naziv="DomainObject.PlaniraniZavrsetakDatum_1">29. kolovoza 2022.</derivirana_varijabla>
  </DomainObject.PlaniraniZavrsetakDatum>
  <DomainObject.PlaniraniPocetakDatum>
    <izvorni_sadrzaj>29. kolovoza 2022.</izvorni_sadrzaj>
    <derivirana_varijabla naziv="DomainObject.PlaniraniPocetakDatum_1">29. kolovoza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kolovoza 2022.</izvorni_sadrzaj>
    <derivirana_varijabla naziv="DomainObject.Zapisnik.DatumKreiranja_1">29.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St-213/2022-11</izvorni_sadrzaj>
    <derivirana_varijabla naziv="DomainObject.Zapisnik.Oznaka_1">St-213/2022-11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lipnja 2022.</izvorni_sadrzaj>
    <derivirana_varijabla naziv="DomainObject.Predmet.DatumIzradeOptuznogAkta_1">24. lipnja 2022.</derivirana_varijabla>
  </DomainObject.Predmet.DatumIzradeOptuznogAkta>
  <DomainObject.Predmet.DatumIzradeOptuznogAktaFormated>
    <izvorni_sadrzaj>24.6.2022.</izvorni_sadrzaj>
    <derivirana_varijabla naziv="DomainObject.Predmet.DatumIzradeOptuznogAktaFormated_1">24.6.2022.</derivirana_varijabla>
  </DomainObject.Predmet.DatumIzradeOptuznogAktaFormated>
  <DomainObject.Predmet.DatumOsnivanja>
    <izvorni_sadrzaj>24. lipnja 2022.</izvorni_sadrzaj>
    <derivirana_varijabla naziv="DomainObject.Predmet.DatumOsnivanja_1">24.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lipnja 2022.</izvorni_sadrzaj>
    <derivirana_varijabla naziv="DomainObject.Predmet.DatumPrimitkaOptuznogAkta_1">24.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St-213/2022</izvorni_sadrzaj>
    <derivirana_varijabla naziv="DomainObject.Predmet.OznakaBroj_1">St-213/2022</derivirana_varijabla>
  </DomainObject.Predmet.OznakaBroj>
  <DomainObject.Predmet.OznakaBrojOptuznogAkta>
    <izvorni_sadrzaj>04-06-22-3225</izvorni_sadrzaj>
    <derivirana_varijabla naziv="DomainObject.Predmet.OznakaBrojOptuznogAkta_1">04-06-22-3225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društvo s ograničenom odgovornošću za trgovinu i usluge zastupanog po punomoćniku Martina Špoljarić</izvorni_sadrzaj>
    <derivirana_varijabla naziv="DomainObject.Predmet.ProtustrankaFormated_1">  LUNA društvo s ograničenom odgovornošću za trgovinu i usluge zastupanog po punomoćniku Martina Špoljarić</derivirana_varijabla>
  </DomainObject.Predmet.ProtustrankaFormated>
  <DomainObject.Predmet.ProtustrankaFormatedOIB>
    <izvorni_sadrzaj>  LUNA društvo s ograničenom odgovornošću za trgovinu i usluge, OIB 55172173309 zastupanog po punomoćniku Martina Špoljarić</izvorni_sadrzaj>
    <derivirana_varijabla naziv="DomainObject.Predmet.ProtustrankaFormatedOIB_1">  LUNA društvo s ograničenom odgovornošću za trgovinu i usluge, OIB 55172173309 zastupanog po punomoćniku Martina Špoljarić</derivirana_varijabla>
  </DomainObject.Predmet.ProtustrankaFormatedOIB>
  <DomainObject.Predmet.ProtustrankaFormatedWithAdress>
    <izvorni_sadrzaj> LUNA društvo s ograničenom odgovornošću za trgovinu i usluge, Žrtava fašizma 112, 40000 Strahoninec zastupanog po punomoćniku Martina Špoljarić</izvorni_sadrzaj>
    <derivirana_varijabla naziv="DomainObject.Predmet.ProtustrankaFormatedWithAdress_1"> LUNA društvo s ograničenom odgovornošću za trgovinu i usluge, Žrtava fašizma 112, 40000 Strahoninec zastupanog po punomoćniku Martina Špoljarić</derivirana_varijabla>
  </DomainObject.Predmet.ProtustrankaFormatedWithAdress>
  <DomainObject.Predmet.ProtustrankaFormatedWithAdressOIB>
    <izvorni_sadrzaj> LUNA društvo s ograničenom odgovornošću za trgovinu i usluge, OIB 55172173309, Žrtava fašizma 112, 40000 Strahoninec zastupanog po punomoćniku Martina Špoljarić</izvorni_sadrzaj>
    <derivirana_varijabla naziv="DomainObject.Predmet.ProtustrankaFormatedWithAdressOIB_1"> LUNA društvo s ograničenom odgovornošću za trgovinu i usluge, OIB 55172173309, Žrtava fašizma 112, 40000 Strahoninec zastupanog po punomoćniku Martina Špoljarić</derivirana_varijabla>
  </DomainObject.Predmet.ProtustrankaFormatedWithAdressOIB>
  <DomainObject.Predmet.ProtustrankaWithAdress>
    <izvorni_sadrzaj>LUNA društvo s ograničenom odgovornošću za trgovinu i usluge Žrtava fašizma 112, 40000 Strahoninec</izvorni_sadrzaj>
    <derivirana_varijabla naziv="DomainObject.Predmet.ProtustrankaWithAdress_1">LUNA društvo s ograničenom odgovornošću za trgovinu i usluge Žrtava fašizma 112, 40000 Strahoninec</derivirana_varijabla>
  </DomainObject.Predmet.ProtustrankaWithAdress>
  <DomainObject.Predmet.ProtustrankaWithAdressOIB>
    <izvorni_sadrzaj>LUNA društvo s ograničenom odgovornošću za trgovinu i usluge, OIB 55172173309, Žrtava fašizma 112, 40000 Strahoninec</izvorni_sadrzaj>
    <derivirana_varijabla naziv="DomainObject.Predmet.ProtustrankaWithAdressOIB_1">LUNA društvo s ograničenom odgovornošću za trgovinu i usluge, OIB 55172173309, Žrtava fašizma 112, 40000 Strahoninec</derivirana_varijabla>
  </DomainObject.Predmet.ProtustrankaWithAdressOIB>
  <DomainObject.Predmet.ProtustrankaNazivFormated>
    <izvorni_sadrzaj>LUNA društvo s ograničenom odgovornošću za trgovinu i usluge</izvorni_sadrzaj>
    <derivirana_varijabla naziv="DomainObject.Predmet.ProtustrankaNazivFormated_1">LUNA društvo s ograničenom odgovornošću za trgovinu i usluge</derivirana_varijabla>
  </DomainObject.Predmet.ProtustrankaNazivFormated>
  <DomainObject.Predmet.ProtustrankaNazivFormatedOIB>
    <izvorni_sadrzaj>LUNA društvo s ograničenom odgovornošću za trgovinu i usluge, OIB 55172173309</izvorni_sadrzaj>
    <derivirana_varijabla naziv="DomainObject.Predmet.ProtustrankaNazivFormatedOIB_1">LUNA društvo s ograničenom odgovornošću za trgovinu i usluge, OIB 55172173309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19331.67</izvorni_sadrzaj>
    <derivirana_varijabla naziv="DomainObject.Predmet.TrenutnaVrijednost_1">19331.67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 društvo s ograničenom odgovornošću za trgovinu i usluge zastupanog po punomoćniku Martina Špoljarić</item>
    </izvorni_sadrzaj>
    <derivirana_varijabla naziv="DomainObject.Predmet.ProtuStrankaListFormated_1">
      <item>LUNA društvo s ograničenom odgovornošću za trgovinu i usluge zastupanog po punomoćniku Martina Špoljarić</item>
    </derivirana_varijabla>
  </DomainObject.Predmet.ProtuStrankaListFormated>
  <DomainObject.Predmet.ProtuStrankaListFormatedOIB>
    <izvorni_sadrzaj>
      <item>LUNA društvo s ograničenom odgovornošću za trgovinu i usluge, OIB 55172173309 zastupanog po punomoćniku Martina Špoljarić</item>
    </izvorni_sadrzaj>
    <derivirana_varijabla naziv="DomainObject.Predmet.ProtuStrankaListFormatedOIB_1">
      <item>LUNA društvo s ograničenom odgovornošću za trgovinu i usluge, OIB 55172173309 zastupanog po punomoćniku Martina Špoljarić</item>
    </derivirana_varijabla>
  </DomainObject.Predmet.ProtuStrankaListFormatedOIB>
  <DomainObject.Predmet.ProtuStrankaListFormatedWithAdress>
    <izvorni_sadrzaj>
      <item>LUNA društvo s ograničenom odgovornošću za trgovinu i usluge, Žrtava fašizma 112, 40000 Strahoninec zastupanog po punomoćniku Martina Špoljarić</item>
    </izvorni_sadrzaj>
    <derivirana_varijabla naziv="DomainObject.Predmet.ProtuStrankaListFormatedWithAdress_1">
      <item>LUNA društvo s ograničenom odgovornošću za trgovinu i usluge, Žrtava fašizma 112, 40000 Strahoninec zastupanog po punomoćniku Martina Špoljarić</item>
    </derivirana_varijabla>
  </DomainObject.Predmet.ProtuStrankaListFormatedWithAdress>
  <DomainObject.Predmet.ProtuStrankaListFormatedWithAdressOIB>
    <izvorni_sadrzaj>
      <item>LUNA društvo s ograničenom odgovornošću za trgovinu i usluge, OIB 55172173309, Žrtava fašizma 112, 40000 Strahoninec zastupanog po punomoćniku Martina Špoljarić</item>
    </izvorni_sadrzaj>
    <derivirana_varijabla naziv="DomainObject.Predmet.ProtuStrankaListFormatedWithAdressOIB_1">
      <item>LUNA društvo s ograničenom odgovornošću za trgovinu i usluge, OIB 55172173309, Žrtava fašizma 112, 40000 Strahoninec zastupanog po punomoćniku Martina Špoljarić</item>
    </derivirana_varijabla>
  </DomainObject.Predmet.ProtuStrankaListFormatedWithAdressOIB>
  <DomainObject.Predmet.ProtuStrankaListNazivFormated>
    <izvorni_sadrzaj>
      <item>LUNA društvo s ograničenom odgovornošću za trgovinu i usluge</item>
    </izvorni_sadrzaj>
    <derivirana_varijabla naziv="DomainObject.Predmet.ProtuStrankaListNazivFormated_1">
      <item>LUNA društvo s ograničenom odgovornošću za trgovinu i usluge</item>
    </derivirana_varijabla>
  </DomainObject.Predmet.ProtuStrankaListNazivFormated>
  <DomainObject.Predmet.ProtuStrankaListNazivFormatedOIB>
    <izvorni_sadrzaj>
      <item>LUNA društvo s ograničenom odgovornošću za trgovinu i usluge, OIB 55172173309</item>
    </izvorni_sadrzaj>
    <derivirana_varijabla naziv="DomainObject.Predmet.ProtuStrankaListNazivFormatedOIB_1">
      <item>LUNA društvo s ograničenom odgovornošću za trgovinu i usluge, OIB 55172173309</item>
    </derivirana_varijabla>
  </DomainObject.Predmet.ProtuStrankaListNazivFormatedOIB>
  <DomainObject.Predmet.OstaliListFormated>
    <izvorni_sadrzaj>
      <item>Martina Špoljarić punomoćnica sudionika u postupku LUNA društvo s ograničenom odgovornošću za trgovinu i usluge</item>
      <item>Policijska postaja Čakovec</item>
    </izvorni_sadrzaj>
    <derivirana_varijabla naziv="DomainObject.Predmet.OstaliListFormated_1">
      <item>Martina Špoljarić punomoćnica sudionika u postupku LUNA društvo s ograničenom odgovornošću za trgovinu i usluge</item>
      <item>Policijska postaja Čakovec</item>
    </derivirana_varijabla>
  </DomainObject.Predmet.OstaliListFormated>
  <DomainObject.Predmet.OstaliListFormatedOIB>
    <izvorni_sadrzaj>
      <item>Martina Špoljarić, OIB 02737812243 punomoćnica sudionika u postupku LUNA društvo s ograničenom odgovornošću za trgovinu i usluge</item>
      <item>Policijska postaja Čakovec</item>
    </izvorni_sadrzaj>
    <derivirana_varijabla naziv="DomainObject.Predmet.OstaliListFormatedOIB_1">
      <item>Martina Špoljarić, OIB 02737812243 punomoćnica sudionika u postupku LUNA društvo s ograničenom odgovornošću za trgovinu i usluge</item>
      <item>Policijska postaja Čakovec</item>
    </derivirana_varijabla>
  </DomainObject.Predmet.OstaliListFormatedOIB>
  <DomainObject.Predmet.OstaliListFormatedWithAdress>
    <izvorni_sadrzaj>
      <item>Martina Špoljarić, Žrtava Fašizma 112a, 40000 Strahoninec punomoćnica sudionika u postupku LUNA društvo s ograničenom odgovornošću za trgovinu i usluge</item>
      <item>Policijska postaja Čakovec, Ulica Jakova Gotovca 7, 40000 Čakovec</item>
    </izvorni_sadrzaj>
    <derivirana_varijabla naziv="DomainObject.Predmet.OstaliListFormatedWithAdress_1">
      <item>Martina Špoljarić, Žrtava Fašizma 112a, 40000 Strahoninec punomoćnica sudionika u postupku LUNA društvo s ograničenom odgovornošću za trgovinu i usluge</item>
      <item>Policijska postaja Čakovec, Ulica Jakova Gotovca 7, 40000 Čakovec</item>
    </derivirana_varijabla>
  </DomainObject.Predmet.OstaliListFormatedWithAdress>
  <DomainObject.Predmet.OstaliListFormatedWithAdressOIB>
    <izvorni_sadrzaj>
      <item>Martina Špoljarić, OIB 02737812243, Žrtava Fašizma 112a, 40000 Strahoninec punomoćnica sudionika u postupku LUNA društvo s ograničenom odgovornošću za trgovinu i usluge</item>
      <item>Policijska postaja Čakovec, Ulica Jakova Gotovca 7, 40000 Čakovec</item>
    </izvorni_sadrzaj>
    <derivirana_varijabla naziv="DomainObject.Predmet.OstaliListFormatedWithAdressOIB_1">
      <item>Martina Špoljarić, OIB 02737812243, Žrtava Fašizma 112a, 40000 Strahoninec punomoćnica sudionika u postupku LUNA društvo s ograničenom odgovornošću za trgovinu i usluge</item>
      <item>Policijska postaja Čakovec, Ulica Jakova Gotovca 7, 40000 Čakovec</item>
    </derivirana_varijabla>
  </DomainObject.Predmet.OstaliListFormatedWithAdressOIB>
  <DomainObject.Predmet.OstaliListNazivFormated>
    <izvorni_sadrzaj>
      <item>Martina Špoljarić</item>
      <item>Policijska postaja Čakovec</item>
    </izvorni_sadrzaj>
    <derivirana_varijabla naziv="DomainObject.Predmet.OstaliListNazivFormated_1">
      <item>Martina Špoljarić</item>
      <item>Policijska postaja Čakovec</item>
    </derivirana_varijabla>
  </DomainObject.Predmet.OstaliListNazivFormated>
  <DomainObject.Predmet.OstaliListNazivFormatedOIB>
    <izvorni_sadrzaj>
      <item>Martina Špoljarić, OIB 02737812243</item>
      <item>Policijska postaja Čakovec</item>
    </izvorni_sadrzaj>
    <derivirana_varijabla naziv="DomainObject.Predmet.OstaliListNazivFormatedOIB_1">
      <item>Martina Špoljarić, OIB 02737812243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2022.</izvorni_sadrzaj>
    <derivirana_varijabla naziv="DomainObject.Datum_1">29. kolovoza 2022.</derivirana_varijabla>
  </DomainObject.Datum>
  <DomainObject.PoslovniBrojDokumenta>
    <izvorni_sadrzaj>St-213/2022-11</izvorni_sadrzaj>
    <derivirana_varijabla naziv="DomainObject.PoslovniBrojDokumenta_1">St-213/2022-11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 društvo s ograničenom odgovornošću za trgovinu i usluge</izvorni_sadrzaj>
    <derivirana_varijabla naziv="DomainObject.Predmet.ProtustrankaIDrugi_1">LUNA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LUNA društvo s ograničenom odgovornošću za trgovinu i usluge, OIB 55172173309, Žrtava fašizma 112, 40000 Strahoninec</izvorni_sadrzaj>
    <derivirana_varijabla naziv="DomainObject.Predmet.ProtustrankaIDrugiAdressOIB_1">LUNA društvo s ograničenom odgovornošću za trgovinu i usluge, OIB 55172173309, Žrtava fašizma 112,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društvo s ograničenom odgovornošću za trgovinu i usluge</item>
      <item>Financijska agencija</item>
      <item>Martina Špoljarić</item>
      <item>Policijska postaja Čakovec</item>
    </izvorni_sadrzaj>
    <derivirana_varijabla naziv="DomainObject.Predmet.SudioniciListNaziv_1">
      <item>LUNA društvo s ograničenom odgovornošću za trgovinu i usluge</item>
      <item>Financijska agencija</item>
      <item>Martina Špoljarić</item>
      <item>Policijska postaja Čakovec</item>
    </derivirana_varijabla>
  </DomainObject.Predmet.SudioniciListNaziv>
  <DomainObject.Predmet.SudioniciListAdressOIB>
    <izvorni_sadrzaj>
      <item>LUNA društvo s ograničenom odgovornošću za trgovinu i usluge, OIB 55172173309, Žrtava fašizma 112,40000 Strahoninec</item>
      <item>Financijska agencija, OIB 85821130368, A.CESARCA 2,42000 Varaždin</item>
      <item>Martina Špoljarić, OIB 02737812243, Žrtava Fašizma 112a,40000 Strahoninec</item>
      <item>Policijska postaja Čakovec, Ulica Jakova Gotovca 7,40000 Čakovec</item>
    </izvorni_sadrzaj>
    <derivirana_varijabla naziv="DomainObject.Predmet.SudioniciListAdressOIB_1">
      <item>LUNA društvo s ograničenom odgovornošću za trgovinu i usluge, OIB 55172173309, Žrtava fašizma 112,40000 Strahoninec</item>
      <item>Financijska agencija, OIB 85821130368, A.CESARCA 2,42000 Varaždin</item>
      <item>Martina Špoljarić, OIB 02737812243, Žrtava Fašizma 112a,40000 Strahoninec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55172173309</item>
      <item>, OIB 85821130368</item>
      <item>, OIB 02737812243</item>
      <item>, OIB null</item>
    </izvorni_sadrzaj>
    <derivirana_varijabla naziv="DomainObject.Predmet.SudioniciListNazivOIB_1">
      <item>, OIB 55172173309</item>
      <item>, OIB 85821130368</item>
      <item>, OIB 02737812243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2022.</izvorni_sadrzaj>
    <derivirana_varijabla naziv="DomainObject.Predmet.DatumPocetkaProcesa_1">24.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A5525-D0F7-4E2F-A0BF-EB91D74009C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413</properties:Words>
  <properties:Characters>2294</properties:Characters>
  <properties:Lines>103</properties:Lines>
  <properties:Paragraphs>41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2022-07-29T07:41:00Z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2022-08-29T07:07:00Z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St-213/2022-11 / Zapisnik - Ročište radi izjašnjenja o prijedlogu za otvaranje steč.post (St-213-22-11 Zapisnik od 29.8.22 -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